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DA" w:rsidRDefault="002252DA" w:rsidP="003A6A17">
      <w:pPr>
        <w:pStyle w:val="Heading1"/>
        <w:rPr>
          <w:b/>
          <w:lang w:val="ru-RU"/>
        </w:rPr>
      </w:pPr>
    </w:p>
    <w:p w:rsidR="002252DA" w:rsidRDefault="002252DA" w:rsidP="003A6A17">
      <w:pPr>
        <w:framePr w:hSpace="141" w:wrap="around" w:vAnchor="text" w:hAnchor="page" w:x="6016" w:y="1"/>
        <w:rPr>
          <w:noProof/>
        </w:rPr>
      </w:pPr>
      <w:r w:rsidRPr="00E10C2D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2252DA" w:rsidRDefault="002252DA" w:rsidP="003A6A17">
      <w:pPr>
        <w:jc w:val="center"/>
        <w:rPr>
          <w:rFonts w:cs="Tahoma"/>
          <w:b/>
          <w:sz w:val="28"/>
          <w:szCs w:val="28"/>
        </w:rPr>
      </w:pPr>
    </w:p>
    <w:p w:rsidR="002252DA" w:rsidRDefault="002252DA" w:rsidP="003A6A17">
      <w:pPr>
        <w:jc w:val="center"/>
        <w:rPr>
          <w:rFonts w:cs="Tahoma"/>
          <w:b/>
          <w:sz w:val="28"/>
          <w:szCs w:val="28"/>
        </w:rPr>
      </w:pPr>
    </w:p>
    <w:p w:rsidR="002252DA" w:rsidRDefault="002252DA" w:rsidP="003A6A17">
      <w:pPr>
        <w:jc w:val="center"/>
        <w:rPr>
          <w:rFonts w:cs="Tahoma"/>
          <w:b/>
          <w:sz w:val="28"/>
          <w:szCs w:val="28"/>
        </w:rPr>
      </w:pPr>
    </w:p>
    <w:p w:rsidR="002252DA" w:rsidRDefault="002252DA" w:rsidP="003A6A17">
      <w:pPr>
        <w:jc w:val="center"/>
        <w:rPr>
          <w:rFonts w:cs="Tahoma"/>
          <w:b/>
          <w:sz w:val="28"/>
          <w:szCs w:val="28"/>
        </w:rPr>
      </w:pPr>
    </w:p>
    <w:p w:rsidR="002252DA" w:rsidRDefault="002252DA" w:rsidP="003A6A1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2252DA" w:rsidRDefault="002252DA" w:rsidP="003A6A1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2252DA" w:rsidRDefault="002252DA" w:rsidP="003A6A1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2252DA" w:rsidRPr="0039378D" w:rsidRDefault="002252DA" w:rsidP="003A6A17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2252DA" w:rsidRDefault="002252DA" w:rsidP="003A6A17"/>
    <w:p w:rsidR="002252DA" w:rsidRPr="0039378D" w:rsidRDefault="002252DA" w:rsidP="003A6A17">
      <w:pPr>
        <w:rPr>
          <w:sz w:val="28"/>
          <w:szCs w:val="28"/>
        </w:rPr>
      </w:pPr>
      <w:r>
        <w:rPr>
          <w:sz w:val="28"/>
          <w:szCs w:val="28"/>
        </w:rPr>
        <w:t>30   листопада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301</w:t>
      </w:r>
      <w:r w:rsidRPr="0039378D">
        <w:rPr>
          <w:sz w:val="28"/>
          <w:szCs w:val="28"/>
        </w:rPr>
        <w:t xml:space="preserve">-к </w:t>
      </w:r>
    </w:p>
    <w:p w:rsidR="002252DA" w:rsidRPr="0039378D" w:rsidRDefault="002252DA" w:rsidP="003A6A17">
      <w:pPr>
        <w:rPr>
          <w:b/>
        </w:rPr>
      </w:pPr>
    </w:p>
    <w:p w:rsidR="002252DA" w:rsidRDefault="002252DA" w:rsidP="003A6A17">
      <w:pPr>
        <w:jc w:val="center"/>
        <w:rPr>
          <w:b/>
          <w:sz w:val="28"/>
        </w:rPr>
      </w:pPr>
    </w:p>
    <w:p w:rsidR="002252DA" w:rsidRDefault="002252DA" w:rsidP="003A6A17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додаткової відпус</w:t>
      </w:r>
      <w:r>
        <w:rPr>
          <w:b/>
          <w:sz w:val="28"/>
          <w:lang w:val="ru-RU"/>
        </w:rPr>
        <w:t>тк</w:t>
      </w:r>
      <w:r>
        <w:rPr>
          <w:b/>
          <w:sz w:val="28"/>
        </w:rPr>
        <w:t>и</w:t>
      </w:r>
    </w:p>
    <w:p w:rsidR="002252DA" w:rsidRPr="005B6AF9" w:rsidRDefault="002252DA" w:rsidP="003A6A17">
      <w:pPr>
        <w:jc w:val="center"/>
        <w:rPr>
          <w:b/>
          <w:sz w:val="28"/>
        </w:rPr>
      </w:pPr>
      <w:r>
        <w:rPr>
          <w:b/>
          <w:sz w:val="28"/>
        </w:rPr>
        <w:t>Миколі Пєльтеку</w:t>
      </w:r>
    </w:p>
    <w:p w:rsidR="002252DA" w:rsidRDefault="002252DA" w:rsidP="003A6A17">
      <w:pPr>
        <w:rPr>
          <w:sz w:val="28"/>
        </w:rPr>
      </w:pPr>
    </w:p>
    <w:p w:rsidR="002252DA" w:rsidRPr="005B5909" w:rsidRDefault="002252DA" w:rsidP="003A6A17">
      <w:pPr>
        <w:pStyle w:val="BodyText"/>
        <w:ind w:firstLine="708"/>
        <w:jc w:val="both"/>
        <w:rPr>
          <w:sz w:val="28"/>
          <w:szCs w:val="28"/>
        </w:rPr>
      </w:pPr>
      <w:r w:rsidRPr="005B5909">
        <w:rPr>
          <w:sz w:val="28"/>
          <w:szCs w:val="28"/>
        </w:rPr>
        <w:t xml:space="preserve">На підставі  пунктів 7, 13, 20  частини 4   статті  42 Закону України «Про місцеве самоврядування в Україні», статей  21,  22, пункту 2 розділу </w:t>
      </w:r>
      <w:r w:rsidRPr="005B5909">
        <w:rPr>
          <w:sz w:val="28"/>
          <w:szCs w:val="28"/>
          <w:lang w:val="en-US"/>
        </w:rPr>
        <w:t>VII</w:t>
      </w:r>
      <w:r w:rsidRPr="005B5909">
        <w:rPr>
          <w:sz w:val="28"/>
          <w:szCs w:val="28"/>
        </w:rPr>
        <w:t xml:space="preserve"> «Прикінцеві та перехідні  положення»  Закону України «Про службу в органах місцевого самоврядування»,  частини 1, пунктів 1,  4 частини 2 статті 46 Закону України «Про державну службу», Порядку та умов  надання державним службовцям, посадовим особам місцевого самоврядування  додаткових  оплачуваних відпусток,  затвердженого Постановою Кабінету Міністрів України  від 27 квітня 1997 року №250, рішення  Арцизької міської ради від 24 грудня 2020 року №89-</w:t>
      </w:r>
      <w:r w:rsidRPr="005B5909">
        <w:rPr>
          <w:sz w:val="28"/>
          <w:szCs w:val="28"/>
          <w:lang w:val="en-US"/>
        </w:rPr>
        <w:t>VIII</w:t>
      </w:r>
      <w:r w:rsidRPr="005B5909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рік»:</w:t>
      </w:r>
    </w:p>
    <w:p w:rsidR="002252DA" w:rsidRPr="005B5909" w:rsidRDefault="002252DA" w:rsidP="003A6A17">
      <w:pPr>
        <w:pStyle w:val="BodyTextIndent2"/>
        <w:spacing w:line="240" w:lineRule="auto"/>
        <w:ind w:firstLine="708"/>
        <w:jc w:val="both"/>
      </w:pPr>
      <w:r w:rsidRPr="005B5909">
        <w:t xml:space="preserve">1. НАДАТИ   ПЄЛЬТЕКУ Миколі Трифоновичу,  старості Холмського старостинського округу Арцизької міської ради,   додаткову відпустку тривалістю </w:t>
      </w:r>
      <w:r w:rsidRPr="005D5BB4">
        <w:rPr>
          <w:highlight w:val="black"/>
        </w:rPr>
        <w:t>15 календарних днів з 06 грудня  2021 року по 20  грудня  2021 року включно за</w:t>
      </w:r>
      <w:r w:rsidRPr="005B5909">
        <w:t xml:space="preserve"> 2021 рік, </w:t>
      </w:r>
      <w:r w:rsidRPr="005D5BB4">
        <w:rPr>
          <w:highlight w:val="black"/>
        </w:rPr>
        <w:t>за стаж служби в органах місцевого самоврядування, який станом на 29 листопада  2021 року</w:t>
      </w:r>
      <w:r w:rsidRPr="005B5909">
        <w:t xml:space="preserve">  становить понад 18 років. </w:t>
      </w:r>
    </w:p>
    <w:p w:rsidR="002252DA" w:rsidRPr="005B5909" w:rsidRDefault="002252DA" w:rsidP="003A6A17">
      <w:pPr>
        <w:pStyle w:val="BodyText"/>
        <w:ind w:firstLine="708"/>
        <w:rPr>
          <w:sz w:val="28"/>
          <w:szCs w:val="28"/>
        </w:rPr>
      </w:pPr>
      <w:r w:rsidRPr="005B5909">
        <w:rPr>
          <w:sz w:val="28"/>
          <w:szCs w:val="28"/>
        </w:rPr>
        <w:t>2.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2252DA" w:rsidRPr="005B5909" w:rsidRDefault="002252DA" w:rsidP="003A6A17">
      <w:pPr>
        <w:pStyle w:val="BodyText"/>
        <w:ind w:firstLine="708"/>
        <w:jc w:val="both"/>
        <w:rPr>
          <w:sz w:val="28"/>
          <w:szCs w:val="28"/>
        </w:rPr>
      </w:pPr>
      <w:r w:rsidRPr="005B5909">
        <w:rPr>
          <w:sz w:val="28"/>
          <w:szCs w:val="28"/>
        </w:rPr>
        <w:t>3.Контроль за виконанням  даного розпорядження покласти на керуючого справами виконавчого комітету міської ради Олек</w:t>
      </w:r>
      <w:r>
        <w:rPr>
          <w:sz w:val="28"/>
          <w:szCs w:val="28"/>
        </w:rPr>
        <w:t>с</w:t>
      </w:r>
      <w:bookmarkStart w:id="0" w:name="_GoBack"/>
      <w:bookmarkEnd w:id="0"/>
      <w:r w:rsidRPr="005B5909">
        <w:rPr>
          <w:sz w:val="28"/>
          <w:szCs w:val="28"/>
        </w:rPr>
        <w:t>андра Малєва.</w:t>
      </w:r>
    </w:p>
    <w:p w:rsidR="002252DA" w:rsidRPr="005B5909" w:rsidRDefault="002252DA" w:rsidP="003A6A17">
      <w:pPr>
        <w:pStyle w:val="Heading2"/>
      </w:pPr>
      <w:r w:rsidRPr="005B5909">
        <w:t>Підстава: 1.Заява Миколи Пєльтека  від 29  листопада 2021 року.</w:t>
      </w:r>
    </w:p>
    <w:p w:rsidR="002252DA" w:rsidRPr="00F43B69" w:rsidRDefault="002252DA" w:rsidP="005B5909">
      <w:pPr>
        <w:pStyle w:val="BodyText"/>
        <w:ind w:left="720"/>
        <w:rPr>
          <w:sz w:val="28"/>
          <w:szCs w:val="28"/>
        </w:rPr>
      </w:pPr>
      <w:r w:rsidRPr="005B5909">
        <w:rPr>
          <w:sz w:val="28"/>
          <w:szCs w:val="28"/>
        </w:rPr>
        <w:t xml:space="preserve">       2. Подання головного спеціаліста по роботі з персоналом відділу організаційної та кадрової роботи міської ради від  29  листопада 2021</w:t>
      </w:r>
      <w:r w:rsidRPr="00F43B69">
        <w:rPr>
          <w:sz w:val="28"/>
          <w:szCs w:val="28"/>
        </w:rPr>
        <w:t xml:space="preserve"> року.</w:t>
      </w:r>
    </w:p>
    <w:p w:rsidR="002252DA" w:rsidRPr="000917CC" w:rsidRDefault="002252DA" w:rsidP="003A6A17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 xml:space="preserve">    Сергій ПАРПУЛАНСЬКИЙ</w:t>
      </w:r>
    </w:p>
    <w:p w:rsidR="002252DA" w:rsidRDefault="002252DA" w:rsidP="003A6A17">
      <w:pPr>
        <w:pStyle w:val="Heading2"/>
      </w:pPr>
    </w:p>
    <w:p w:rsidR="002252DA" w:rsidRDefault="002252DA" w:rsidP="003A6A17">
      <w:pPr>
        <w:pStyle w:val="Heading2"/>
      </w:pPr>
      <w:r>
        <w:t>З розпорядженням ознайомлений</w:t>
      </w:r>
      <w:r>
        <w:tab/>
        <w:t xml:space="preserve">                         Микола ПЄЛЬТЕК</w:t>
      </w:r>
    </w:p>
    <w:p w:rsidR="002252DA" w:rsidRPr="002D6B80" w:rsidRDefault="002252DA" w:rsidP="003A6A17">
      <w:pPr>
        <w:rPr>
          <w:u w:val="single"/>
        </w:rPr>
      </w:pPr>
    </w:p>
    <w:p w:rsidR="002252DA" w:rsidRDefault="002252DA" w:rsidP="003A6A17"/>
    <w:p w:rsidR="002252DA" w:rsidRDefault="002252DA" w:rsidP="003A6A17"/>
    <w:p w:rsidR="002252DA" w:rsidRDefault="002252DA" w:rsidP="003A6A1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52DA" w:rsidRPr="00CF77D5" w:rsidRDefault="002252DA" w:rsidP="003A6A17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2252DA" w:rsidRPr="00E96A52" w:rsidRDefault="002252DA" w:rsidP="003A6A1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30  листопада   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301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2252DA" w:rsidRDefault="002252DA" w:rsidP="003A6A1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52DA" w:rsidRDefault="002252DA" w:rsidP="003A6A17">
      <w:pPr>
        <w:jc w:val="both"/>
        <w:rPr>
          <w:sz w:val="28"/>
          <w:szCs w:val="28"/>
        </w:rPr>
      </w:pPr>
    </w:p>
    <w:p w:rsidR="002252DA" w:rsidRDefault="002252DA" w:rsidP="008717CC">
      <w:pPr>
        <w:jc w:val="center"/>
        <w:rPr>
          <w:b/>
          <w:sz w:val="28"/>
        </w:rPr>
      </w:pPr>
      <w:r>
        <w:rPr>
          <w:b/>
          <w:sz w:val="28"/>
        </w:rPr>
        <w:t>«</w:t>
      </w: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додаткової відпусти</w:t>
      </w:r>
    </w:p>
    <w:p w:rsidR="002252DA" w:rsidRPr="005B6AF9" w:rsidRDefault="002252DA" w:rsidP="008717CC">
      <w:pPr>
        <w:jc w:val="center"/>
        <w:rPr>
          <w:b/>
          <w:sz w:val="28"/>
        </w:rPr>
      </w:pPr>
      <w:r>
        <w:rPr>
          <w:b/>
          <w:sz w:val="28"/>
        </w:rPr>
        <w:t>Миколі Пєльтеку»</w:t>
      </w:r>
    </w:p>
    <w:p w:rsidR="002252DA" w:rsidRPr="00A84420" w:rsidRDefault="002252DA" w:rsidP="003A6A1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52DA" w:rsidRPr="00CF77D5" w:rsidRDefault="002252DA" w:rsidP="003A6A1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252DA" w:rsidRPr="00E05F39" w:rsidRDefault="002252DA" w:rsidP="003A6A1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2252DA" w:rsidRPr="00E05F39" w:rsidRDefault="002252DA" w:rsidP="003A6A17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_____________Оксана СТОЯНОВА</w:t>
      </w:r>
    </w:p>
    <w:p w:rsidR="002252DA" w:rsidRPr="00E05F39" w:rsidRDefault="002252DA" w:rsidP="003A6A17">
      <w:pPr>
        <w:rPr>
          <w:b/>
          <w:sz w:val="28"/>
          <w:szCs w:val="28"/>
        </w:rPr>
      </w:pPr>
    </w:p>
    <w:p w:rsidR="002252DA" w:rsidRDefault="002252DA" w:rsidP="003A6A17">
      <w:pPr>
        <w:rPr>
          <w:sz w:val="28"/>
          <w:szCs w:val="28"/>
        </w:rPr>
      </w:pPr>
    </w:p>
    <w:p w:rsidR="002252DA" w:rsidRPr="00E05F39" w:rsidRDefault="002252DA" w:rsidP="003A6A17">
      <w:pPr>
        <w:rPr>
          <w:sz w:val="28"/>
          <w:szCs w:val="28"/>
        </w:rPr>
      </w:pPr>
      <w:r>
        <w:rPr>
          <w:sz w:val="28"/>
          <w:szCs w:val="28"/>
        </w:rPr>
        <w:t>Начальник  юридичного  відділу міської ради</w:t>
      </w:r>
    </w:p>
    <w:p w:rsidR="002252DA" w:rsidRPr="00E05F39" w:rsidRDefault="002252DA" w:rsidP="003A6A17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____________Анастасія  СТАНКОВА</w:t>
      </w:r>
    </w:p>
    <w:p w:rsidR="002252DA" w:rsidRPr="00E05F39" w:rsidRDefault="002252DA" w:rsidP="003A6A17">
      <w:pPr>
        <w:rPr>
          <w:sz w:val="28"/>
          <w:szCs w:val="28"/>
        </w:rPr>
      </w:pPr>
    </w:p>
    <w:p w:rsidR="002252DA" w:rsidRDefault="002252DA" w:rsidP="003A6A17">
      <w:pPr>
        <w:rPr>
          <w:sz w:val="28"/>
          <w:szCs w:val="28"/>
        </w:rPr>
      </w:pPr>
    </w:p>
    <w:p w:rsidR="002252DA" w:rsidRPr="009B19A7" w:rsidRDefault="002252DA" w:rsidP="003A6A1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2252DA" w:rsidRDefault="002252DA" w:rsidP="003A6A17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Лариса ЛАБУНЕЦЬ</w:t>
      </w:r>
    </w:p>
    <w:p w:rsidR="002252DA" w:rsidRDefault="002252DA" w:rsidP="003A6A17"/>
    <w:p w:rsidR="002252DA" w:rsidRDefault="002252DA" w:rsidP="003A6A17"/>
    <w:p w:rsidR="002252DA" w:rsidRPr="00990900" w:rsidRDefault="002252DA" w:rsidP="003A6A17"/>
    <w:p w:rsidR="002252DA" w:rsidRDefault="002252DA" w:rsidP="00A3057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2252DA" w:rsidRPr="00E05F39" w:rsidRDefault="002252DA" w:rsidP="00A3057F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 Інеса СТОЙКОВА</w:t>
      </w:r>
    </w:p>
    <w:p w:rsidR="002252DA" w:rsidRDefault="002252DA" w:rsidP="003A6A17"/>
    <w:p w:rsidR="002252DA" w:rsidRDefault="002252DA" w:rsidP="003A6A17"/>
    <w:p w:rsidR="002252DA" w:rsidRDefault="002252DA" w:rsidP="003A6A17"/>
    <w:p w:rsidR="002252DA" w:rsidRDefault="002252DA" w:rsidP="003A6A17"/>
    <w:p w:rsidR="002252DA" w:rsidRDefault="002252DA" w:rsidP="003A6A17"/>
    <w:p w:rsidR="002252DA" w:rsidRDefault="002252DA" w:rsidP="003A6A17"/>
    <w:p w:rsidR="002252DA" w:rsidRDefault="002252DA" w:rsidP="003A6A17"/>
    <w:p w:rsidR="002252DA" w:rsidRDefault="002252DA" w:rsidP="003A6A17"/>
    <w:p w:rsidR="002252DA" w:rsidRDefault="002252DA" w:rsidP="003A6A17"/>
    <w:p w:rsidR="002252DA" w:rsidRDefault="002252DA" w:rsidP="003A6A17"/>
    <w:p w:rsidR="002252DA" w:rsidRDefault="002252DA" w:rsidP="003A6A17"/>
    <w:p w:rsidR="002252DA" w:rsidRDefault="002252DA" w:rsidP="003A6A17"/>
    <w:p w:rsidR="002252DA" w:rsidRDefault="002252DA" w:rsidP="003A6A17">
      <w:pPr>
        <w:rPr>
          <w:sz w:val="24"/>
          <w:szCs w:val="24"/>
        </w:rPr>
      </w:pPr>
      <w:r>
        <w:rPr>
          <w:sz w:val="24"/>
          <w:szCs w:val="24"/>
        </w:rPr>
        <w:t>Виконавець</w:t>
      </w:r>
    </w:p>
    <w:p w:rsidR="002252DA" w:rsidRDefault="002252DA" w:rsidP="003A6A17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2252DA" w:rsidRPr="00FF498B" w:rsidRDefault="002252DA" w:rsidP="003A6A17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2252DA" w:rsidRPr="00F014FB" w:rsidRDefault="002252DA" w:rsidP="003A6A17"/>
    <w:p w:rsidR="002252DA" w:rsidRPr="00F014FB" w:rsidRDefault="002252DA" w:rsidP="003A6A17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Наталія КОЛЕСНІКОВА</w:t>
      </w:r>
    </w:p>
    <w:p w:rsidR="002252DA" w:rsidRPr="000D7038" w:rsidRDefault="002252DA" w:rsidP="003A6A17"/>
    <w:p w:rsidR="002252DA" w:rsidRPr="000F1E54" w:rsidRDefault="002252DA" w:rsidP="003A6A17"/>
    <w:p w:rsidR="002252DA" w:rsidRPr="00515A84" w:rsidRDefault="002252DA" w:rsidP="003A6A17"/>
    <w:p w:rsidR="002252DA" w:rsidRDefault="002252DA" w:rsidP="003A6A17"/>
    <w:p w:rsidR="002252DA" w:rsidRDefault="002252DA" w:rsidP="003A6A17"/>
    <w:p w:rsidR="002252DA" w:rsidRDefault="002252DA" w:rsidP="003A6A17"/>
    <w:p w:rsidR="002252DA" w:rsidRDefault="002252DA"/>
    <w:sectPr w:rsidR="002252DA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2C5B"/>
    <w:multiLevelType w:val="hybridMultilevel"/>
    <w:tmpl w:val="4D842536"/>
    <w:lvl w:ilvl="0" w:tplc="5DA271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6A17"/>
    <w:rsid w:val="000917CC"/>
    <w:rsid w:val="000D7038"/>
    <w:rsid w:val="000F1E54"/>
    <w:rsid w:val="001E7B14"/>
    <w:rsid w:val="002252DA"/>
    <w:rsid w:val="002D6B80"/>
    <w:rsid w:val="003010A8"/>
    <w:rsid w:val="003440D7"/>
    <w:rsid w:val="0039378D"/>
    <w:rsid w:val="003A6A17"/>
    <w:rsid w:val="00515A84"/>
    <w:rsid w:val="005B5909"/>
    <w:rsid w:val="005B6AF9"/>
    <w:rsid w:val="005D5BB4"/>
    <w:rsid w:val="00652C82"/>
    <w:rsid w:val="006A2DAD"/>
    <w:rsid w:val="006D7188"/>
    <w:rsid w:val="007735AB"/>
    <w:rsid w:val="007867E6"/>
    <w:rsid w:val="008717CC"/>
    <w:rsid w:val="009618B2"/>
    <w:rsid w:val="00990900"/>
    <w:rsid w:val="009B19A7"/>
    <w:rsid w:val="00A3057F"/>
    <w:rsid w:val="00A84420"/>
    <w:rsid w:val="00CF77D5"/>
    <w:rsid w:val="00E05F39"/>
    <w:rsid w:val="00E10C2D"/>
    <w:rsid w:val="00E96A52"/>
    <w:rsid w:val="00F014FB"/>
    <w:rsid w:val="00F43B69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A17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6A17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6A17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6A17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A6A1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3A6A17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A6A1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A6A1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A6A17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3A6A17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3A6A1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A6A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6A17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408</Words>
  <Characters>2330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2021-11-30T07:53:00Z</cp:lastPrinted>
  <dcterms:created xsi:type="dcterms:W3CDTF">2021-11-29T06:59:00Z</dcterms:created>
  <dcterms:modified xsi:type="dcterms:W3CDTF">2022-01-12T09:44:00Z</dcterms:modified>
</cp:coreProperties>
</file>